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Wrexham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Wrexham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Wrexham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Wrexham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Wrexham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Wrexham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52.0% </w:t>
      </w:r>
      <w:r w:rsidRPr="004747BF">
        <w:rPr>
          <w:rFonts w:ascii="Libre Franklin Light" w:eastAsia="Times New Roman" w:hAnsi="Libre Franklin Light" w:cs="Calibri Light"/>
        </w:rPr>
        <w:t xml:space="preserve">of those respondents classified as PGSI 8+ in Wrexham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Wrexham is estimated to be </w:t>
      </w:r>
      <w:r w:rsidRPr="00773DF7">
        <w:rPr>
          <w:rFonts w:ascii="Libre Franklin Light" w:eastAsia="Times New Roman" w:hAnsi="Libre Franklin Light" w:cs="Calibri Light"/>
          <w:b/>
          <w:bCs/>
          <w:color w:val="C45911" w:themeColor="accent2" w:themeShade="BF"/>
        </w:rPr>
        <w:t xml:space="preserve">£1,557,888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Wrexham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Wrexham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Wrexham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Wrexham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rex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Wrexham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rex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Wrexham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Wrexham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rex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Wrexham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Wrexham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Wrexham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Wrexham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Wrexham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Wrexham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£1,557,888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Wrexham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£25,375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£524,779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£37,593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£10,573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£19,384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£940,184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£1,557,888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Wrexham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Wrexham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Wrexham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Wrexham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Wrexham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Wrexham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Wrexham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Wrexham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Wrexham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Wrexham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Wrexham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Wrexham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0CB5AD6-2524-4514-B8FE-CB9F07347C0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